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BC8" w:rsidRPr="00F40BC8" w:rsidRDefault="00F40BC8" w:rsidP="00F40BC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 w:rsidRPr="00F40BC8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William SCALES</w:t>
      </w:r>
      <w:bookmarkEnd w:id="0"/>
      <w:r w:rsidRPr="00F40BC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 w:rsidRPr="00F40BC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F40BC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F40BC8" w:rsidRPr="00F40BC8" w:rsidRDefault="00F40BC8" w:rsidP="00F40BC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F40BC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Newcastle upon Tyne. Merchant.</w:t>
      </w:r>
    </w:p>
    <w:p w:rsidR="00F40BC8" w:rsidRPr="00F40BC8" w:rsidRDefault="00F40BC8" w:rsidP="00F40BC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F40BC8" w:rsidRPr="00F40BC8" w:rsidRDefault="00F40BC8" w:rsidP="00F40BC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F40BC8" w:rsidRPr="00F40BC8" w:rsidRDefault="00F40BC8" w:rsidP="00F40BC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F40BC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 w:rsidRPr="00F40BC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Sir Richard Musgrave(q.v.) brought a plaint of debt against him, </w:t>
      </w:r>
    </w:p>
    <w:p w:rsidR="00F40BC8" w:rsidRPr="00F40BC8" w:rsidRDefault="00F40BC8" w:rsidP="00F40BC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F40BC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40BC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John </w:t>
      </w:r>
      <w:proofErr w:type="spellStart"/>
      <w:r w:rsidRPr="00F40BC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Glanton</w:t>
      </w:r>
      <w:proofErr w:type="spellEnd"/>
      <w:r w:rsidRPr="00F40BC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(q.v.), William </w:t>
      </w:r>
      <w:proofErr w:type="spellStart"/>
      <w:r w:rsidRPr="00F40BC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Rothome</w:t>
      </w:r>
      <w:proofErr w:type="spellEnd"/>
      <w:r w:rsidRPr="00F40BC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(q.v.), Alan Milne(q.v.), John</w:t>
      </w:r>
    </w:p>
    <w:p w:rsidR="00F40BC8" w:rsidRPr="00F40BC8" w:rsidRDefault="00F40BC8" w:rsidP="00F40BC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F40BC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40BC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Langton(q.v.) and William </w:t>
      </w:r>
      <w:proofErr w:type="spellStart"/>
      <w:r w:rsidRPr="00F40BC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Myndrom</w:t>
      </w:r>
      <w:proofErr w:type="spellEnd"/>
      <w:r w:rsidRPr="00F40BC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(q.v.).</w:t>
      </w:r>
    </w:p>
    <w:p w:rsidR="00F40BC8" w:rsidRPr="00395299" w:rsidRDefault="00F40BC8" w:rsidP="00F40BC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</w:rPr>
      </w:pPr>
      <w:r w:rsidRPr="00F40BC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40BC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sz w:val="24"/>
          <w:szCs w:val="24"/>
        </w:rPr>
        <w:t xml:space="preserve"> )</w:t>
      </w:r>
    </w:p>
    <w:p w:rsidR="00F40BC8" w:rsidRDefault="00F40BC8" w:rsidP="00F40BC8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F40BC8" w:rsidRDefault="00F40BC8" w:rsidP="00F40BC8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F40BC8" w:rsidRPr="00F40BC8" w:rsidRDefault="00F40BC8" w:rsidP="00F40BC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F40BC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24 January 2016</w:t>
      </w:r>
    </w:p>
    <w:p w:rsidR="006B2F86" w:rsidRPr="00E71FC3" w:rsidRDefault="00F40BC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BC8" w:rsidRDefault="00F40BC8" w:rsidP="00E71FC3">
      <w:pPr>
        <w:spacing w:after="0" w:line="240" w:lineRule="auto"/>
      </w:pPr>
      <w:r>
        <w:separator/>
      </w:r>
    </w:p>
  </w:endnote>
  <w:endnote w:type="continuationSeparator" w:id="0">
    <w:p w:rsidR="00F40BC8" w:rsidRDefault="00F40B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BC8" w:rsidRDefault="00F40BC8" w:rsidP="00E71FC3">
      <w:pPr>
        <w:spacing w:after="0" w:line="240" w:lineRule="auto"/>
      </w:pPr>
      <w:r>
        <w:separator/>
      </w:r>
    </w:p>
  </w:footnote>
  <w:footnote w:type="continuationSeparator" w:id="0">
    <w:p w:rsidR="00F40BC8" w:rsidRDefault="00F40B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BC8"/>
    <w:rsid w:val="00AB52E8"/>
    <w:rsid w:val="00B16D3F"/>
    <w:rsid w:val="00E71FC3"/>
    <w:rsid w:val="00EF4813"/>
    <w:rsid w:val="00F4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5B3ECD-B910-48C8-8C5E-739273BD6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40B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2016-04-01T20:01:00Z</dcterms:created>
  <dcterms:modified xsi:type="dcterms:W3CDTF">2016-04-01T20:02:00Z</dcterms:modified>
</cp:coreProperties>
</file>